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16215CE9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005A6C">
        <w:rPr>
          <w:b/>
          <w:sz w:val="32"/>
        </w:rPr>
        <w:t>3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195A0E">
        <w:rPr>
          <w:b/>
          <w:sz w:val="32"/>
        </w:rPr>
        <w:t>1</w:t>
      </w:r>
      <w:r w:rsidR="00005A6C">
        <w:rPr>
          <w:b/>
          <w:sz w:val="32"/>
        </w:rPr>
        <w:t>7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</w:t>
      </w:r>
      <w:r w:rsidRPr="00435318">
        <w:t>.</w:t>
      </w:r>
      <w:bookmarkEnd w:id="0"/>
      <w:r w:rsidR="00852E67" w:rsidRPr="00435318">
        <w:t xml:space="preserve"> Grafiken können in einer separaten Anlage zu diesem Dokument beigefügt werden.</w:t>
      </w:r>
    </w:p>
    <w:p w14:paraId="46C928C1" w14:textId="30B5254A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005A6C">
            <w:rPr>
              <w:rStyle w:val="Nrberschrift2ITZBundZchn"/>
              <w:b w:val="0"/>
              <w:color w:val="auto"/>
              <w:sz w:val="24"/>
              <w:szCs w:val="24"/>
            </w:rPr>
            <w:t>Projektdurchführung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435318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005A6C">
            <w:rPr>
              <w:rStyle w:val="Nrberschrift2ITZBundZchn"/>
              <w:b w:val="0"/>
              <w:color w:val="auto"/>
              <w:sz w:val="24"/>
              <w:szCs w:val="24"/>
            </w:rPr>
            <w:t>7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1BB21003" w:rsidR="00351C58" w:rsidRDefault="00435318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default" r:id="rId12"/>
      <w:footerReference w:type="default" r:id="rId13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4A20" w14:textId="77777777" w:rsidR="005E3DAD" w:rsidRDefault="005E3DAD" w:rsidP="00351C58">
      <w:pPr>
        <w:spacing w:after="0" w:line="240" w:lineRule="auto"/>
      </w:pPr>
      <w:r>
        <w:separator/>
      </w:r>
    </w:p>
  </w:endnote>
  <w:endnote w:type="continuationSeparator" w:id="0">
    <w:p w14:paraId="6280F94A" w14:textId="77777777" w:rsidR="005E3DAD" w:rsidRDefault="005E3DAD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31867BB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872B80">
      <w:rPr>
        <w:color w:val="007A89" w:themeColor="text2"/>
      </w:rPr>
      <w:t>3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BC2A" w14:textId="77777777" w:rsidR="005E3DAD" w:rsidRDefault="005E3DAD" w:rsidP="00351C58">
      <w:pPr>
        <w:spacing w:after="0" w:line="240" w:lineRule="auto"/>
      </w:pPr>
      <w:r>
        <w:separator/>
      </w:r>
    </w:p>
  </w:footnote>
  <w:footnote w:type="continuationSeparator" w:id="0">
    <w:p w14:paraId="2D7312E4" w14:textId="77777777" w:rsidR="005E3DAD" w:rsidRDefault="005E3DAD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390933491">
    <w:abstractNumId w:val="0"/>
  </w:num>
  <w:num w:numId="2" w16cid:durableId="771128374">
    <w:abstractNumId w:val="0"/>
  </w:num>
  <w:num w:numId="3" w16cid:durableId="1640846017">
    <w:abstractNumId w:val="0"/>
  </w:num>
  <w:num w:numId="4" w16cid:durableId="1791557951">
    <w:abstractNumId w:val="0"/>
  </w:num>
  <w:num w:numId="5" w16cid:durableId="319773243">
    <w:abstractNumId w:val="0"/>
  </w:num>
  <w:num w:numId="6" w16cid:durableId="994458651">
    <w:abstractNumId w:val="0"/>
  </w:num>
  <w:num w:numId="7" w16cid:durableId="326061974">
    <w:abstractNumId w:val="0"/>
  </w:num>
  <w:num w:numId="8" w16cid:durableId="1714888842">
    <w:abstractNumId w:val="0"/>
  </w:num>
  <w:num w:numId="9" w16cid:durableId="440303518">
    <w:abstractNumId w:val="0"/>
  </w:num>
  <w:num w:numId="10" w16cid:durableId="357200139">
    <w:abstractNumId w:val="0"/>
  </w:num>
  <w:num w:numId="11" w16cid:durableId="19708181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zU//1y97KPrlpTdb7Mfh7hnrY4sWsUM1BqXePhN4XiGn+ZyFmUw5ku5i2lSLn2STXcWIYUnbeAODmo6MzZixqw==" w:saltValue="nHC0eW7lmVYvPeYw2mWAF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05A6C"/>
    <w:rsid w:val="00010AD5"/>
    <w:rsid w:val="00017079"/>
    <w:rsid w:val="00074A08"/>
    <w:rsid w:val="00077BBD"/>
    <w:rsid w:val="0008679B"/>
    <w:rsid w:val="000B047D"/>
    <w:rsid w:val="000B7FC5"/>
    <w:rsid w:val="000D43D2"/>
    <w:rsid w:val="000E30F2"/>
    <w:rsid w:val="0011189C"/>
    <w:rsid w:val="00177534"/>
    <w:rsid w:val="00181B7B"/>
    <w:rsid w:val="001854D2"/>
    <w:rsid w:val="00195A0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35318"/>
    <w:rsid w:val="004A4696"/>
    <w:rsid w:val="004A727E"/>
    <w:rsid w:val="004B3DBE"/>
    <w:rsid w:val="004C4073"/>
    <w:rsid w:val="00501E4F"/>
    <w:rsid w:val="00575C44"/>
    <w:rsid w:val="005D48E3"/>
    <w:rsid w:val="005E0351"/>
    <w:rsid w:val="005E3DAD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311B7"/>
    <w:rsid w:val="0073296D"/>
    <w:rsid w:val="007536C7"/>
    <w:rsid w:val="00762CF9"/>
    <w:rsid w:val="00791042"/>
    <w:rsid w:val="007C46C6"/>
    <w:rsid w:val="007D526E"/>
    <w:rsid w:val="007D6BE7"/>
    <w:rsid w:val="00833CF0"/>
    <w:rsid w:val="00852E67"/>
    <w:rsid w:val="008542D6"/>
    <w:rsid w:val="00871868"/>
    <w:rsid w:val="00872B80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AF5C0F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E2DAF"/>
    <w:rsid w:val="00CE72C2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A679C"/>
    <w:rsid w:val="00EC2E2E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041922"/>
    <w:rsid w:val="009E7F69"/>
    <w:rsid w:val="00AC1AB2"/>
    <w:rsid w:val="00BF29BD"/>
    <w:rsid w:val="00E85836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4.xml><?xml version="1.0" encoding="utf-8"?>
<ds:datastoreItem xmlns:ds="http://schemas.openxmlformats.org/officeDocument/2006/customXml" ds:itemID="{DCB1D429-BC52-4004-BAE9-9DDCCCF9BA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99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2026-08-07T08:19:00Z</dcterms:created>
  <dcterms:modified xsi:type="dcterms:W3CDTF">2026-08-07T08:19:00Z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